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4D0759" w:rsidRPr="001947FC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4D0759" w:rsidRPr="00FF2083" w:rsidRDefault="004D0759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FF208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4D0759" w:rsidRPr="00FF2083" w:rsidRDefault="004D0759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FF208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4D0759" w:rsidRPr="00FF2083" w:rsidRDefault="004D0759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F208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4D0759" w:rsidRPr="00FF2083" w:rsidRDefault="004D0759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4D0759" w:rsidRPr="00FF2083" w:rsidRDefault="004D0759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0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4D0759" w:rsidRPr="00FF2083" w:rsidRDefault="004D0759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0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4D0759" w:rsidRPr="00FF2083" w:rsidRDefault="004D0759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083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4D0759" w:rsidRPr="00FF2083" w:rsidRDefault="004D0759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FF208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FF208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FF208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Pr="00FF2083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FF208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FF2083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FF208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4D0759" w:rsidRPr="00FF2083" w:rsidRDefault="004D0759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083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4D0759" w:rsidRPr="00FF2083" w:rsidRDefault="004D0759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D0759" w:rsidRPr="00FF2083" w:rsidRDefault="004D0759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F2083">
              <w:rPr>
                <w:rFonts w:ascii="Times New Roman" w:hAnsi="Times New Roman" w:cs="Times New Roman"/>
                <w:sz w:val="14"/>
                <w:szCs w:val="14"/>
              </w:rPr>
              <w:t>__________________________ № ____________</w:t>
            </w:r>
            <w:bookmarkStart w:id="0" w:name="_GoBack"/>
            <w:bookmarkEnd w:id="0"/>
            <w:r w:rsidRPr="00FF2083">
              <w:rPr>
                <w:rFonts w:ascii="Times New Roman" w:hAnsi="Times New Roman" w:cs="Times New Roman"/>
                <w:sz w:val="14"/>
                <w:szCs w:val="14"/>
              </w:rPr>
              <w:t>___________</w:t>
            </w:r>
          </w:p>
          <w:p w:rsidR="004D0759" w:rsidRPr="00FF2083" w:rsidRDefault="004D0759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4D0759" w:rsidRPr="00FF2083" w:rsidRDefault="004D0759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F2083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4D0759" w:rsidRPr="00FF2083" w:rsidRDefault="004D0759" w:rsidP="0061320E">
            <w:pPr>
              <w:pStyle w:val="Heading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  <w:r w:rsidRPr="00FF2083">
              <w:rPr>
                <w:lang w:val="en-US" w:eastAsia="ru-RU"/>
              </w:rPr>
              <w:t>k</w:t>
            </w: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FF2083" w:rsidRDefault="004D0759" w:rsidP="00E40843">
            <w:pPr>
              <w:rPr>
                <w:lang w:eastAsia="ru-RU"/>
              </w:rPr>
            </w:pPr>
          </w:p>
          <w:p w:rsidR="004D0759" w:rsidRPr="003C4B13" w:rsidRDefault="004D0759" w:rsidP="00E40843">
            <w:pPr>
              <w:rPr>
                <w:lang w:eastAsia="ru-RU"/>
              </w:rPr>
            </w:pPr>
          </w:p>
        </w:tc>
      </w:tr>
    </w:tbl>
    <w:p w:rsidR="004D0759" w:rsidRPr="003C4B13" w:rsidRDefault="004D0759">
      <w:r w:rsidRPr="003C4B13">
        <w:tab/>
      </w:r>
    </w:p>
    <w:p w:rsidR="004D0759" w:rsidRPr="003C4B13" w:rsidRDefault="004D0759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4D0759" w:rsidRPr="001947FC">
        <w:trPr>
          <w:cantSplit/>
          <w:trHeight w:hRule="exact" w:val="2157"/>
        </w:trPr>
        <w:tc>
          <w:tcPr>
            <w:tcW w:w="4820" w:type="dxa"/>
          </w:tcPr>
          <w:p w:rsidR="004D0759" w:rsidRPr="00EE1FF4" w:rsidRDefault="004D0759" w:rsidP="001C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1FF4">
              <w:rPr>
                <w:rFonts w:ascii="Times New Roman" w:hAnsi="Times New Roman" w:cs="Times New Roman"/>
                <w:sz w:val="26"/>
                <w:szCs w:val="26"/>
              </w:rPr>
              <w:t>Главе города Пыть-Ях</w:t>
            </w:r>
          </w:p>
          <w:p w:rsidR="004D0759" w:rsidRPr="00EE1FF4" w:rsidRDefault="004D0759" w:rsidP="001C3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1FF4">
              <w:rPr>
                <w:rFonts w:ascii="Times New Roman" w:hAnsi="Times New Roman" w:cs="Times New Roman"/>
                <w:sz w:val="26"/>
                <w:szCs w:val="26"/>
              </w:rPr>
              <w:t>И.П. Тарасовой</w:t>
            </w:r>
          </w:p>
          <w:p w:rsidR="004D0759" w:rsidRPr="001947FC" w:rsidRDefault="004D0759" w:rsidP="001C3D24"/>
        </w:tc>
      </w:tr>
    </w:tbl>
    <w:p w:rsidR="004D0759" w:rsidRPr="003C4B13" w:rsidRDefault="004D0759" w:rsidP="00387A51"/>
    <w:p w:rsidR="004D0759" w:rsidRPr="003C4B13" w:rsidRDefault="004D0759" w:rsidP="00387A51"/>
    <w:p w:rsidR="004D0759" w:rsidRPr="003C4B13" w:rsidRDefault="004D0759" w:rsidP="00387A51"/>
    <w:p w:rsidR="004D0759" w:rsidRPr="003C4B13" w:rsidRDefault="004D0759" w:rsidP="00387A51"/>
    <w:p w:rsidR="004D0759" w:rsidRPr="003C4B13" w:rsidRDefault="004D0759" w:rsidP="00387A51"/>
    <w:p w:rsidR="004D0759" w:rsidRPr="00EE1FF4" w:rsidRDefault="004D0759" w:rsidP="00EE1FF4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E1FF4" w:rsidRDefault="004D0759" w:rsidP="00EE1FF4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E1FF4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685FC3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>Уважаемая Инна Петровна!</w:t>
      </w:r>
    </w:p>
    <w:p w:rsidR="004D0759" w:rsidRPr="00E05B3B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685F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 xml:space="preserve">В связи с необходимостью внесения изменений в решение Думы города от 24.05.2013 № 211 «Об  утверждении норм и правил по благоустройству территорий городского округа город Пыть-Ях» прошу Вас назначить </w:t>
      </w:r>
      <w:r>
        <w:rPr>
          <w:rFonts w:ascii="Times New Roman" w:hAnsi="Times New Roman" w:cs="Times New Roman"/>
          <w:sz w:val="26"/>
          <w:szCs w:val="26"/>
        </w:rPr>
        <w:t>публичные слушания</w:t>
      </w:r>
      <w:r w:rsidRPr="00E05B3B">
        <w:rPr>
          <w:rFonts w:ascii="Times New Roman" w:hAnsi="Times New Roman" w:cs="Times New Roman"/>
          <w:sz w:val="26"/>
          <w:szCs w:val="26"/>
        </w:rPr>
        <w:t>.</w:t>
      </w:r>
    </w:p>
    <w:p w:rsidR="004D0759" w:rsidRPr="00E05B3B" w:rsidRDefault="004D0759" w:rsidP="00685F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Ранее направленное письмо </w:t>
      </w:r>
      <w:r w:rsidRPr="00E05B3B">
        <w:rPr>
          <w:rFonts w:ascii="Times New Roman" w:hAnsi="Times New Roman" w:cs="Times New Roman"/>
          <w:sz w:val="26"/>
          <w:szCs w:val="26"/>
        </w:rPr>
        <w:t>от 29.05.2013 № 14-3139</w:t>
      </w:r>
      <w:r>
        <w:rPr>
          <w:rFonts w:ascii="Times New Roman" w:hAnsi="Times New Roman" w:cs="Times New Roman"/>
          <w:sz w:val="26"/>
          <w:szCs w:val="26"/>
        </w:rPr>
        <w:t xml:space="preserve"> прошу оставить без рассмотрения.</w:t>
      </w:r>
    </w:p>
    <w:p w:rsidR="004D0759" w:rsidRPr="00E05B3B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FF2083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4D0759" w:rsidRPr="00E05B3B" w:rsidRDefault="004D0759" w:rsidP="00FC61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 xml:space="preserve">1. Проект решения Думы города «О назначении публичных слушаний по проекту решения Думы города Пыть-Ях «О внесении изменений в решение Думы города от 24.05.2013 № 211 «Об  утверждении норм и правил по благоустройству территорий городского округа город Пыть-Ях» на </w:t>
      </w:r>
      <w:smartTag w:uri="urn:schemas-microsoft-com:office:smarttags" w:element="metricconverter">
        <w:smartTagPr>
          <w:attr w:name="ProductID" w:val="2 л"/>
        </w:smartTagPr>
        <w:r w:rsidRPr="00E05B3B">
          <w:rPr>
            <w:rFonts w:ascii="Times New Roman" w:hAnsi="Times New Roman" w:cs="Times New Roman"/>
            <w:sz w:val="26"/>
            <w:szCs w:val="26"/>
          </w:rPr>
          <w:t>2 л</w:t>
        </w:r>
      </w:smartTag>
      <w:r w:rsidRPr="00E05B3B">
        <w:rPr>
          <w:rFonts w:ascii="Times New Roman" w:hAnsi="Times New Roman" w:cs="Times New Roman"/>
          <w:sz w:val="26"/>
          <w:szCs w:val="26"/>
        </w:rPr>
        <w:t>. в 1 экз.</w:t>
      </w:r>
    </w:p>
    <w:p w:rsidR="004D0759" w:rsidRPr="00E05B3B" w:rsidRDefault="004D0759" w:rsidP="00FC6147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05B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2. Проект решения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Д</w:t>
      </w:r>
      <w:r w:rsidRPr="00E05B3B">
        <w:rPr>
          <w:rFonts w:ascii="Times New Roman" w:hAnsi="Times New Roman" w:cs="Times New Roman"/>
          <w:b w:val="0"/>
          <w:bCs w:val="0"/>
          <w:sz w:val="26"/>
          <w:szCs w:val="26"/>
        </w:rPr>
        <w:t>умы города «О внесении изменений в решени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E05B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Думы  города от 24.05.2013 № 221  «Об  утверждении норм и правил по благоустройству территорий городского округа город Пыть-Ях»  на </w:t>
      </w:r>
      <w:smartTag w:uri="urn:schemas-microsoft-com:office:smarttags" w:element="metricconverter">
        <w:smartTagPr>
          <w:attr w:name="ProductID" w:val="2 л"/>
        </w:smartTagPr>
        <w:r w:rsidRPr="00E05B3B">
          <w:rPr>
            <w:rFonts w:ascii="Times New Roman" w:hAnsi="Times New Roman" w:cs="Times New Roman"/>
            <w:b w:val="0"/>
            <w:bCs w:val="0"/>
            <w:sz w:val="26"/>
            <w:szCs w:val="26"/>
          </w:rPr>
          <w:t>2 л</w:t>
        </w:r>
      </w:smartTag>
      <w:r w:rsidRPr="00E05B3B">
        <w:rPr>
          <w:rFonts w:ascii="Times New Roman" w:hAnsi="Times New Roman" w:cs="Times New Roman"/>
          <w:b w:val="0"/>
          <w:bCs w:val="0"/>
          <w:sz w:val="26"/>
          <w:szCs w:val="26"/>
        </w:rPr>
        <w:t>. в 1 экз.</w:t>
      </w:r>
    </w:p>
    <w:p w:rsidR="004D0759" w:rsidRPr="00E05B3B" w:rsidRDefault="004D0759" w:rsidP="008E3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 xml:space="preserve">3. Приложение № 1 к проекту решения Думы города Пыть-Ях на </w:t>
      </w:r>
      <w:smartTag w:uri="urn:schemas-microsoft-com:office:smarttags" w:element="metricconverter">
        <w:smartTagPr>
          <w:attr w:name="ProductID" w:val="1 л"/>
        </w:smartTagPr>
        <w:r w:rsidRPr="00E05B3B">
          <w:rPr>
            <w:rFonts w:ascii="Times New Roman" w:hAnsi="Times New Roman" w:cs="Times New Roman"/>
            <w:sz w:val="26"/>
            <w:szCs w:val="26"/>
          </w:rPr>
          <w:t>1 л</w:t>
        </w:r>
      </w:smartTag>
      <w:r w:rsidRPr="00E05B3B">
        <w:rPr>
          <w:rFonts w:ascii="Times New Roman" w:hAnsi="Times New Roman" w:cs="Times New Roman"/>
          <w:sz w:val="26"/>
          <w:szCs w:val="26"/>
        </w:rPr>
        <w:t>. в 1 экз.</w:t>
      </w:r>
    </w:p>
    <w:p w:rsidR="004D0759" w:rsidRPr="00E05B3B" w:rsidRDefault="004D0759" w:rsidP="008E3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 xml:space="preserve">4.  Приложение № 2 к проекту решения Думы города Пыть-Ях на </w:t>
      </w:r>
      <w:smartTag w:uri="urn:schemas-microsoft-com:office:smarttags" w:element="metricconverter">
        <w:smartTagPr>
          <w:attr w:name="ProductID" w:val="1 л"/>
        </w:smartTagPr>
        <w:r w:rsidRPr="00E05B3B">
          <w:rPr>
            <w:rFonts w:ascii="Times New Roman" w:hAnsi="Times New Roman" w:cs="Times New Roman"/>
            <w:sz w:val="26"/>
            <w:szCs w:val="26"/>
          </w:rPr>
          <w:t>1 л</w:t>
        </w:r>
      </w:smartTag>
      <w:r w:rsidRPr="00E05B3B">
        <w:rPr>
          <w:rFonts w:ascii="Times New Roman" w:hAnsi="Times New Roman" w:cs="Times New Roman"/>
          <w:sz w:val="26"/>
          <w:szCs w:val="26"/>
        </w:rPr>
        <w:t>. в 1 экз.</w:t>
      </w:r>
    </w:p>
    <w:p w:rsidR="004D0759" w:rsidRPr="00E05B3B" w:rsidRDefault="004D0759" w:rsidP="008E3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Пояснительная записка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6"/>
            <w:szCs w:val="26"/>
          </w:rPr>
          <w:t>1 л</w:t>
        </w:r>
      </w:smartTag>
      <w:r>
        <w:rPr>
          <w:rFonts w:ascii="Times New Roman" w:hAnsi="Times New Roman" w:cs="Times New Roman"/>
          <w:sz w:val="26"/>
          <w:szCs w:val="26"/>
        </w:rPr>
        <w:t xml:space="preserve">. в 1 экз. </w:t>
      </w: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E05B3B" w:rsidRDefault="004D0759" w:rsidP="00FF2083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05B3B">
        <w:rPr>
          <w:rFonts w:ascii="Times New Roman" w:hAnsi="Times New Roman" w:cs="Times New Roman"/>
          <w:sz w:val="26"/>
          <w:szCs w:val="26"/>
        </w:rPr>
        <w:t>С уважением,</w:t>
      </w: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FF20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Р.И. Стадлер </w:t>
      </w: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759" w:rsidRPr="00FF2083" w:rsidRDefault="004D0759" w:rsidP="00EE1F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2083">
        <w:rPr>
          <w:rFonts w:ascii="Times New Roman" w:hAnsi="Times New Roman" w:cs="Times New Roman"/>
          <w:sz w:val="20"/>
          <w:szCs w:val="20"/>
        </w:rPr>
        <w:t>Р.В. Антоненко</w:t>
      </w:r>
    </w:p>
    <w:p w:rsidR="004D0759" w:rsidRDefault="004D0759" w:rsidP="00EE1F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2083">
        <w:rPr>
          <w:rFonts w:ascii="Times New Roman" w:hAnsi="Times New Roman" w:cs="Times New Roman"/>
          <w:sz w:val="20"/>
          <w:szCs w:val="20"/>
        </w:rPr>
        <w:t>46-53-82</w:t>
      </w:r>
    </w:p>
    <w:sectPr w:rsidR="004D0759" w:rsidSect="00FF2083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759" w:rsidRDefault="004D0759" w:rsidP="001C3D24">
      <w:pPr>
        <w:spacing w:after="0" w:line="240" w:lineRule="auto"/>
      </w:pPr>
      <w:r>
        <w:separator/>
      </w:r>
    </w:p>
  </w:endnote>
  <w:endnote w:type="continuationSeparator" w:id="0">
    <w:p w:rsidR="004D0759" w:rsidRDefault="004D0759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759" w:rsidRDefault="004D0759" w:rsidP="001C3D24">
      <w:pPr>
        <w:spacing w:after="0" w:line="240" w:lineRule="auto"/>
      </w:pPr>
      <w:r>
        <w:separator/>
      </w:r>
    </w:p>
  </w:footnote>
  <w:footnote w:type="continuationSeparator" w:id="0">
    <w:p w:rsidR="004D0759" w:rsidRDefault="004D0759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4FB5134A"/>
    <w:multiLevelType w:val="hybridMultilevel"/>
    <w:tmpl w:val="96C80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258437B"/>
    <w:multiLevelType w:val="hybridMultilevel"/>
    <w:tmpl w:val="422292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1C7B3A"/>
    <w:multiLevelType w:val="hybridMultilevel"/>
    <w:tmpl w:val="6C4E8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27A99"/>
    <w:multiLevelType w:val="hybridMultilevel"/>
    <w:tmpl w:val="043CEF16"/>
    <w:lvl w:ilvl="0" w:tplc="0E762DEE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33CC2"/>
    <w:rsid w:val="000418AF"/>
    <w:rsid w:val="0006341E"/>
    <w:rsid w:val="00082A4B"/>
    <w:rsid w:val="00086450"/>
    <w:rsid w:val="000A5C77"/>
    <w:rsid w:val="000B491D"/>
    <w:rsid w:val="000B4D27"/>
    <w:rsid w:val="000B6798"/>
    <w:rsid w:val="000D1784"/>
    <w:rsid w:val="000D725A"/>
    <w:rsid w:val="000E5F55"/>
    <w:rsid w:val="001043CB"/>
    <w:rsid w:val="001147E3"/>
    <w:rsid w:val="001400A4"/>
    <w:rsid w:val="00146488"/>
    <w:rsid w:val="00150F7E"/>
    <w:rsid w:val="00151943"/>
    <w:rsid w:val="00156EDE"/>
    <w:rsid w:val="001674FA"/>
    <w:rsid w:val="00174DA3"/>
    <w:rsid w:val="00180818"/>
    <w:rsid w:val="00180B16"/>
    <w:rsid w:val="00193A39"/>
    <w:rsid w:val="001947FC"/>
    <w:rsid w:val="001B0630"/>
    <w:rsid w:val="001B57EE"/>
    <w:rsid w:val="001B6DA4"/>
    <w:rsid w:val="001C3D24"/>
    <w:rsid w:val="001D44D7"/>
    <w:rsid w:val="00224692"/>
    <w:rsid w:val="00226C4C"/>
    <w:rsid w:val="00230D7A"/>
    <w:rsid w:val="00232FCC"/>
    <w:rsid w:val="00233DA6"/>
    <w:rsid w:val="00240B62"/>
    <w:rsid w:val="002463F1"/>
    <w:rsid w:val="00251BE6"/>
    <w:rsid w:val="0026233B"/>
    <w:rsid w:val="002902A0"/>
    <w:rsid w:val="00291524"/>
    <w:rsid w:val="002D491F"/>
    <w:rsid w:val="002F295F"/>
    <w:rsid w:val="002F62A9"/>
    <w:rsid w:val="00305C48"/>
    <w:rsid w:val="0033671E"/>
    <w:rsid w:val="00345A16"/>
    <w:rsid w:val="0037585F"/>
    <w:rsid w:val="00387A51"/>
    <w:rsid w:val="00395853"/>
    <w:rsid w:val="003B31F4"/>
    <w:rsid w:val="003C24E4"/>
    <w:rsid w:val="003C4B13"/>
    <w:rsid w:val="003C5407"/>
    <w:rsid w:val="003E3A39"/>
    <w:rsid w:val="003E3D58"/>
    <w:rsid w:val="003E4BED"/>
    <w:rsid w:val="003F2487"/>
    <w:rsid w:val="004123C6"/>
    <w:rsid w:val="00422B77"/>
    <w:rsid w:val="00427309"/>
    <w:rsid w:val="00474F3E"/>
    <w:rsid w:val="004753FE"/>
    <w:rsid w:val="004803EF"/>
    <w:rsid w:val="00483925"/>
    <w:rsid w:val="00495846"/>
    <w:rsid w:val="004A2BF2"/>
    <w:rsid w:val="004D0759"/>
    <w:rsid w:val="004D5B07"/>
    <w:rsid w:val="004D5DD6"/>
    <w:rsid w:val="004F22C4"/>
    <w:rsid w:val="004F553B"/>
    <w:rsid w:val="005011AA"/>
    <w:rsid w:val="00503AAD"/>
    <w:rsid w:val="005128D0"/>
    <w:rsid w:val="005136ED"/>
    <w:rsid w:val="00520FFD"/>
    <w:rsid w:val="0052772B"/>
    <w:rsid w:val="00531151"/>
    <w:rsid w:val="00540265"/>
    <w:rsid w:val="00540C3E"/>
    <w:rsid w:val="00540D8C"/>
    <w:rsid w:val="005649AA"/>
    <w:rsid w:val="005657FD"/>
    <w:rsid w:val="0057411D"/>
    <w:rsid w:val="0058298B"/>
    <w:rsid w:val="005872B7"/>
    <w:rsid w:val="005A471E"/>
    <w:rsid w:val="005B5B05"/>
    <w:rsid w:val="005C257F"/>
    <w:rsid w:val="005D6D43"/>
    <w:rsid w:val="005E14FF"/>
    <w:rsid w:val="005E63BE"/>
    <w:rsid w:val="005F3326"/>
    <w:rsid w:val="0061320E"/>
    <w:rsid w:val="00613822"/>
    <w:rsid w:val="00620203"/>
    <w:rsid w:val="00634187"/>
    <w:rsid w:val="00645CB0"/>
    <w:rsid w:val="00685FC3"/>
    <w:rsid w:val="006A1055"/>
    <w:rsid w:val="006B18B1"/>
    <w:rsid w:val="006C07AC"/>
    <w:rsid w:val="006C509E"/>
    <w:rsid w:val="006D4836"/>
    <w:rsid w:val="006F0726"/>
    <w:rsid w:val="00711AC6"/>
    <w:rsid w:val="00717739"/>
    <w:rsid w:val="00727FC2"/>
    <w:rsid w:val="00767D3F"/>
    <w:rsid w:val="007852A5"/>
    <w:rsid w:val="007A325D"/>
    <w:rsid w:val="007C57CF"/>
    <w:rsid w:val="007F146F"/>
    <w:rsid w:val="008208D3"/>
    <w:rsid w:val="008249A4"/>
    <w:rsid w:val="00824B48"/>
    <w:rsid w:val="008403DE"/>
    <w:rsid w:val="008638B8"/>
    <w:rsid w:val="00884F97"/>
    <w:rsid w:val="008943D9"/>
    <w:rsid w:val="008A207B"/>
    <w:rsid w:val="008A558A"/>
    <w:rsid w:val="008B11D1"/>
    <w:rsid w:val="008C6DC0"/>
    <w:rsid w:val="008D019D"/>
    <w:rsid w:val="008D1EAD"/>
    <w:rsid w:val="008D627E"/>
    <w:rsid w:val="008E3A60"/>
    <w:rsid w:val="008F74B6"/>
    <w:rsid w:val="0090384F"/>
    <w:rsid w:val="00914277"/>
    <w:rsid w:val="00915BA9"/>
    <w:rsid w:val="00945F10"/>
    <w:rsid w:val="00973C0A"/>
    <w:rsid w:val="009827F8"/>
    <w:rsid w:val="00984D3C"/>
    <w:rsid w:val="0098752C"/>
    <w:rsid w:val="0099589C"/>
    <w:rsid w:val="00997465"/>
    <w:rsid w:val="0099799B"/>
    <w:rsid w:val="009A1C6C"/>
    <w:rsid w:val="009B7BA8"/>
    <w:rsid w:val="009C3C26"/>
    <w:rsid w:val="009C6942"/>
    <w:rsid w:val="009D789F"/>
    <w:rsid w:val="009F193C"/>
    <w:rsid w:val="00A14968"/>
    <w:rsid w:val="00A250BD"/>
    <w:rsid w:val="00A71913"/>
    <w:rsid w:val="00A73835"/>
    <w:rsid w:val="00A74CB2"/>
    <w:rsid w:val="00A97A91"/>
    <w:rsid w:val="00AE0D7F"/>
    <w:rsid w:val="00B010F9"/>
    <w:rsid w:val="00B10822"/>
    <w:rsid w:val="00B15878"/>
    <w:rsid w:val="00B33CBE"/>
    <w:rsid w:val="00B77A03"/>
    <w:rsid w:val="00B812AD"/>
    <w:rsid w:val="00B87DEC"/>
    <w:rsid w:val="00B942E8"/>
    <w:rsid w:val="00B94A6A"/>
    <w:rsid w:val="00B979FB"/>
    <w:rsid w:val="00BC1C21"/>
    <w:rsid w:val="00BD35BB"/>
    <w:rsid w:val="00BD64A5"/>
    <w:rsid w:val="00C02D8B"/>
    <w:rsid w:val="00C25DD5"/>
    <w:rsid w:val="00C62E90"/>
    <w:rsid w:val="00C66543"/>
    <w:rsid w:val="00C7435A"/>
    <w:rsid w:val="00C76ABD"/>
    <w:rsid w:val="00C84FAF"/>
    <w:rsid w:val="00CB47B5"/>
    <w:rsid w:val="00CC3968"/>
    <w:rsid w:val="00CD0BCB"/>
    <w:rsid w:val="00CE137C"/>
    <w:rsid w:val="00CE2086"/>
    <w:rsid w:val="00CE7F4C"/>
    <w:rsid w:val="00CF1629"/>
    <w:rsid w:val="00CF3E16"/>
    <w:rsid w:val="00D07EE7"/>
    <w:rsid w:val="00D24DC0"/>
    <w:rsid w:val="00D351A3"/>
    <w:rsid w:val="00D36E92"/>
    <w:rsid w:val="00D4014B"/>
    <w:rsid w:val="00D427E4"/>
    <w:rsid w:val="00D52929"/>
    <w:rsid w:val="00D63018"/>
    <w:rsid w:val="00D73456"/>
    <w:rsid w:val="00D74A45"/>
    <w:rsid w:val="00D74CFB"/>
    <w:rsid w:val="00D95DDA"/>
    <w:rsid w:val="00D96A21"/>
    <w:rsid w:val="00DA0EBB"/>
    <w:rsid w:val="00DB2C31"/>
    <w:rsid w:val="00DC52C8"/>
    <w:rsid w:val="00DD78FD"/>
    <w:rsid w:val="00DE45D8"/>
    <w:rsid w:val="00DF1D75"/>
    <w:rsid w:val="00DF5124"/>
    <w:rsid w:val="00E01293"/>
    <w:rsid w:val="00E01342"/>
    <w:rsid w:val="00E05B3B"/>
    <w:rsid w:val="00E23DAD"/>
    <w:rsid w:val="00E40843"/>
    <w:rsid w:val="00E45420"/>
    <w:rsid w:val="00E472E2"/>
    <w:rsid w:val="00E61494"/>
    <w:rsid w:val="00E83927"/>
    <w:rsid w:val="00EA080C"/>
    <w:rsid w:val="00EE1FF4"/>
    <w:rsid w:val="00EE63E1"/>
    <w:rsid w:val="00EE705E"/>
    <w:rsid w:val="00EF68C0"/>
    <w:rsid w:val="00F3323E"/>
    <w:rsid w:val="00F4282F"/>
    <w:rsid w:val="00F52FC2"/>
    <w:rsid w:val="00F71734"/>
    <w:rsid w:val="00F740B0"/>
    <w:rsid w:val="00F76F1A"/>
    <w:rsid w:val="00F86C7E"/>
    <w:rsid w:val="00F95897"/>
    <w:rsid w:val="00FB6DD4"/>
    <w:rsid w:val="00FC4FFE"/>
    <w:rsid w:val="00FC6147"/>
    <w:rsid w:val="00FC77D5"/>
    <w:rsid w:val="00FD1643"/>
    <w:rsid w:val="00FE2C8E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E3A6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"/>
    <w:basedOn w:val="Normal"/>
    <w:uiPriority w:val="99"/>
    <w:rsid w:val="008C6D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8C6DC0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a0">
    <w:name w:val="Стиль"/>
    <w:uiPriority w:val="99"/>
    <w:rsid w:val="008C6DC0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styleId="BodyText">
    <w:name w:val="Body Text"/>
    <w:basedOn w:val="Normal"/>
    <w:link w:val="BodyTextChar1"/>
    <w:uiPriority w:val="99"/>
    <w:locked/>
    <w:rsid w:val="008C6DC0"/>
    <w:pPr>
      <w:spacing w:after="120" w:line="240" w:lineRule="auto"/>
    </w:pPr>
    <w:rPr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6543"/>
    <w:rPr>
      <w:rFonts w:cs="Times New Roman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8C6DC0"/>
    <w:rPr>
      <w:rFonts w:cs="Times New Roman"/>
      <w:sz w:val="24"/>
      <w:szCs w:val="24"/>
      <w:lang w:val="ru-RU" w:eastAsia="ru-RU"/>
    </w:rPr>
  </w:style>
  <w:style w:type="paragraph" w:customStyle="1" w:styleId="1">
    <w:name w:val="Знак1"/>
    <w:basedOn w:val="Normal"/>
    <w:uiPriority w:val="99"/>
    <w:rsid w:val="0054026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1">
    <w:name w:val="Стиль Знак Знак Знак Знак Знак Знак Знак Знак Знак Знак Знак"/>
    <w:basedOn w:val="Normal"/>
    <w:uiPriority w:val="99"/>
    <w:rsid w:val="00232FC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89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226</Words>
  <Characters>1293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Admin</cp:lastModifiedBy>
  <cp:revision>2</cp:revision>
  <cp:lastPrinted>2013-06-05T03:29:00Z</cp:lastPrinted>
  <dcterms:created xsi:type="dcterms:W3CDTF">2013-06-05T06:47:00Z</dcterms:created>
  <dcterms:modified xsi:type="dcterms:W3CDTF">2013-06-05T06:47:00Z</dcterms:modified>
</cp:coreProperties>
</file>